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543BC" w14:textId="77777777" w:rsidR="00FB7B38" w:rsidRDefault="00FB7B38" w:rsidP="00FB7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WYMBILL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0146FCA" w14:textId="77777777" w:rsidR="00FB7B38" w:rsidRDefault="00FB7B38" w:rsidP="00FB7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Langham, Suffolk. Yeoman.</w:t>
      </w:r>
    </w:p>
    <w:p w14:paraId="5B11992F" w14:textId="77777777" w:rsidR="00FB7B38" w:rsidRDefault="00FB7B38" w:rsidP="00FB7B38">
      <w:pPr>
        <w:rPr>
          <w:rFonts w:ascii="Times New Roman" w:hAnsi="Times New Roman" w:cs="Times New Roman"/>
        </w:rPr>
      </w:pPr>
    </w:p>
    <w:p w14:paraId="4D2E8334" w14:textId="77777777" w:rsidR="00FB7B38" w:rsidRDefault="00FB7B38" w:rsidP="00FB7B38">
      <w:pPr>
        <w:rPr>
          <w:rFonts w:ascii="Times New Roman" w:hAnsi="Times New Roman" w:cs="Times New Roman"/>
        </w:rPr>
      </w:pPr>
    </w:p>
    <w:p w14:paraId="0C6C47A6" w14:textId="77777777" w:rsidR="00FB7B38" w:rsidRDefault="00FB7B38" w:rsidP="00FB7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Walter of Hepworth(q.v.) brought a plaint of debt against him, John</w:t>
      </w:r>
    </w:p>
    <w:p w14:paraId="3105520B" w14:textId="77777777" w:rsidR="00FB7B38" w:rsidRDefault="00FB7B38" w:rsidP="00FB7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Balhed</w:t>
      </w:r>
      <w:proofErr w:type="spellEnd"/>
      <w:r>
        <w:rPr>
          <w:rFonts w:ascii="Times New Roman" w:hAnsi="Times New Roman" w:cs="Times New Roman"/>
        </w:rPr>
        <w:t xml:space="preserve"> of Stanton(q.v.) and John Ely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34294651" w14:textId="77777777" w:rsidR="00FB7B38" w:rsidRDefault="00FB7B38" w:rsidP="00FB7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248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7B4E7E" w14:textId="77777777" w:rsidR="00FB7B38" w:rsidRDefault="00FB7B38" w:rsidP="00FB7B38">
      <w:pPr>
        <w:rPr>
          <w:rFonts w:ascii="Times New Roman" w:hAnsi="Times New Roman" w:cs="Times New Roman"/>
        </w:rPr>
      </w:pPr>
    </w:p>
    <w:p w14:paraId="4B7F1309" w14:textId="77777777" w:rsidR="00FB7B38" w:rsidRDefault="00FB7B38" w:rsidP="00FB7B38">
      <w:pPr>
        <w:rPr>
          <w:rFonts w:ascii="Times New Roman" w:hAnsi="Times New Roman" w:cs="Times New Roman"/>
        </w:rPr>
      </w:pPr>
    </w:p>
    <w:p w14:paraId="650A233F" w14:textId="77777777" w:rsidR="00FB7B38" w:rsidRDefault="00FB7B38" w:rsidP="00FB7B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March 2019</w:t>
      </w:r>
    </w:p>
    <w:p w14:paraId="74A3C634" w14:textId="77777777" w:rsidR="006B2F86" w:rsidRPr="00E71FC3" w:rsidRDefault="00FB7B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93225" w14:textId="77777777" w:rsidR="00FB7B38" w:rsidRDefault="00FB7B38" w:rsidP="00E71FC3">
      <w:r>
        <w:separator/>
      </w:r>
    </w:p>
  </w:endnote>
  <w:endnote w:type="continuationSeparator" w:id="0">
    <w:p w14:paraId="1F230712" w14:textId="77777777" w:rsidR="00FB7B38" w:rsidRDefault="00FB7B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414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7ADDA" w14:textId="77777777" w:rsidR="00FB7B38" w:rsidRDefault="00FB7B38" w:rsidP="00E71FC3">
      <w:r>
        <w:separator/>
      </w:r>
    </w:p>
  </w:footnote>
  <w:footnote w:type="continuationSeparator" w:id="0">
    <w:p w14:paraId="40A46CFD" w14:textId="77777777" w:rsidR="00FB7B38" w:rsidRDefault="00FB7B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B3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8ADB2"/>
  <w15:chartTrackingRefBased/>
  <w15:docId w15:val="{C8828AD0-F966-4D79-BD89-BFE932138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B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B7B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2019-03-24T20:25:00Z</dcterms:created>
  <dcterms:modified xsi:type="dcterms:W3CDTF">2019-03-24T20:26:00Z</dcterms:modified>
</cp:coreProperties>
</file>